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6A3" w:rsidRPr="00F65657" w:rsidRDefault="00B526A3" w:rsidP="00CD1A8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tr-TR"/>
        </w:rPr>
        <w:t xml:space="preserve">                                                                   </w:t>
      </w:r>
      <w:r w:rsidRPr="00F65657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OSMANCIK ERTUĞRUL GAZİ ORTAOKULU</w:t>
      </w:r>
    </w:p>
    <w:p w:rsidR="00B526A3" w:rsidRPr="00F65657" w:rsidRDefault="00B526A3" w:rsidP="00F65657">
      <w:pPr>
        <w:spacing w:after="0" w:line="240" w:lineRule="auto"/>
        <w:ind w:left="146" w:hanging="146"/>
        <w:jc w:val="center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KUR’AN-I KERİM</w:t>
      </w:r>
      <w:r>
        <w:rPr>
          <w:rFonts w:ascii="Times New Roman" w:hAnsi="Times New Roman" w:cs="Times New Roman"/>
          <w:b/>
          <w:bCs/>
          <w:sz w:val="20"/>
          <w:szCs w:val="20"/>
          <w:lang w:eastAsia="tr-TR"/>
        </w:rPr>
        <w:t xml:space="preserve"> GÜNLÜK</w:t>
      </w:r>
      <w:r w:rsidRPr="00F65657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 xml:space="preserve"> DERS PLANI</w:t>
      </w:r>
    </w:p>
    <w:p w:rsidR="00B526A3" w:rsidRPr="00F65657" w:rsidRDefault="00B526A3" w:rsidP="00F65657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sz w:val="16"/>
          <w:szCs w:val="24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BÖLÜM I:                                                                                       </w:t>
      </w:r>
    </w:p>
    <w:tbl>
      <w:tblPr>
        <w:tblW w:w="10627" w:type="dxa"/>
        <w:jc w:val="center"/>
        <w:tblInd w:w="-46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7"/>
        <w:gridCol w:w="7920"/>
      </w:tblGrid>
      <w:tr w:rsidR="00B526A3" w:rsidRPr="00D45C4A" w:rsidTr="008213DF">
        <w:trPr>
          <w:jc w:val="center"/>
        </w:trPr>
        <w:tc>
          <w:tcPr>
            <w:tcW w:w="2707" w:type="dxa"/>
            <w:tcBorders>
              <w:top w:val="single" w:sz="18" w:space="0" w:color="auto"/>
            </w:tcBorders>
            <w:vAlign w:val="center"/>
          </w:tcPr>
          <w:p w:rsidR="00B526A3" w:rsidRPr="00F65657" w:rsidRDefault="00B526A3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adı</w:t>
            </w:r>
          </w:p>
        </w:tc>
        <w:tc>
          <w:tcPr>
            <w:tcW w:w="7920" w:type="dxa"/>
            <w:tcBorders>
              <w:top w:val="single" w:sz="18" w:space="0" w:color="auto"/>
            </w:tcBorders>
          </w:tcPr>
          <w:p w:rsidR="00B526A3" w:rsidRPr="00F65657" w:rsidRDefault="00B526A3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KUR’AN-I KERİM</w:t>
            </w:r>
          </w:p>
        </w:tc>
      </w:tr>
      <w:tr w:rsidR="00B526A3" w:rsidRPr="00D45C4A" w:rsidTr="008213DF">
        <w:trPr>
          <w:jc w:val="center"/>
        </w:trPr>
        <w:tc>
          <w:tcPr>
            <w:tcW w:w="2707" w:type="dxa"/>
            <w:vAlign w:val="center"/>
          </w:tcPr>
          <w:p w:rsidR="00B526A3" w:rsidRPr="00F65657" w:rsidRDefault="00B526A3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Sınıf</w:t>
            </w:r>
          </w:p>
        </w:tc>
        <w:tc>
          <w:tcPr>
            <w:tcW w:w="7920" w:type="dxa"/>
          </w:tcPr>
          <w:p w:rsidR="00B526A3" w:rsidRPr="00F65657" w:rsidRDefault="00B526A3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  <w:t>7</w:t>
            </w:r>
            <w:r w:rsidRPr="00F65657"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  <w:t>/A</w:t>
            </w:r>
            <w:r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  <w:t xml:space="preserve"> 7</w:t>
            </w:r>
            <w:r w:rsidRPr="00F65657"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  <w:t>/B</w:t>
            </w:r>
          </w:p>
        </w:tc>
      </w:tr>
      <w:tr w:rsidR="00B526A3" w:rsidRPr="00D45C4A" w:rsidTr="008213DF">
        <w:trPr>
          <w:trHeight w:val="286"/>
          <w:jc w:val="center"/>
        </w:trPr>
        <w:tc>
          <w:tcPr>
            <w:tcW w:w="2707" w:type="dxa"/>
            <w:vAlign w:val="center"/>
          </w:tcPr>
          <w:p w:rsidR="00B526A3" w:rsidRPr="00F65657" w:rsidRDefault="00B526A3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Ünitenin Adı/No</w:t>
            </w:r>
          </w:p>
        </w:tc>
        <w:tc>
          <w:tcPr>
            <w:tcW w:w="7920" w:type="dxa"/>
            <w:vAlign w:val="center"/>
          </w:tcPr>
          <w:p w:rsidR="00B526A3" w:rsidRPr="00F65657" w:rsidRDefault="00B526A3" w:rsidP="001902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E36A0">
              <w:rPr>
                <w:rFonts w:ascii="Tahoma" w:hAnsi="Tahoma" w:cs="Tahoma"/>
                <w:b/>
                <w:noProof/>
                <w:sz w:val="16"/>
                <w:szCs w:val="16"/>
              </w:rPr>
              <w:t>KUR’ÂN-I KERİMİ GÜZEL OKUMA</w:t>
            </w:r>
            <w:r w:rsidRPr="00F6565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 xml:space="preserve"> -</w:t>
            </w:r>
            <w:r w:rsidRPr="0019029A">
              <w:rPr>
                <w:rFonts w:ascii="Times New Roman" w:hAnsi="Times New Roman" w:cs="Times New Roman"/>
                <w:b/>
                <w:sz w:val="16"/>
                <w:szCs w:val="16"/>
                <w:lang w:eastAsia="tr-TR"/>
              </w:rPr>
              <w:t>ÖĞRENME ALANI:KUR’AN-I KERİM OKUMAVE TECVİT BİLGİSİ</w:t>
            </w:r>
          </w:p>
        </w:tc>
      </w:tr>
      <w:tr w:rsidR="00B526A3" w:rsidRPr="00D45C4A" w:rsidTr="008213DF">
        <w:trPr>
          <w:jc w:val="center"/>
        </w:trPr>
        <w:tc>
          <w:tcPr>
            <w:tcW w:w="2707" w:type="dxa"/>
            <w:vAlign w:val="center"/>
          </w:tcPr>
          <w:p w:rsidR="00B526A3" w:rsidRPr="00F65657" w:rsidRDefault="00B526A3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Konu</w:t>
            </w:r>
          </w:p>
        </w:tc>
        <w:tc>
          <w:tcPr>
            <w:tcW w:w="7920" w:type="dxa"/>
          </w:tcPr>
          <w:p w:rsidR="00B526A3" w:rsidRPr="007A519E" w:rsidRDefault="00B526A3" w:rsidP="00F65657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A519E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II. Kur’anın Mesajını Anlıyorum</w:t>
            </w:r>
          </w:p>
        </w:tc>
      </w:tr>
      <w:tr w:rsidR="00B526A3" w:rsidRPr="00D45C4A" w:rsidTr="008213DF">
        <w:trPr>
          <w:jc w:val="center"/>
        </w:trPr>
        <w:tc>
          <w:tcPr>
            <w:tcW w:w="2707" w:type="dxa"/>
            <w:tcBorders>
              <w:bottom w:val="single" w:sz="18" w:space="0" w:color="auto"/>
            </w:tcBorders>
            <w:vAlign w:val="center"/>
          </w:tcPr>
          <w:p w:rsidR="00B526A3" w:rsidRPr="00F65657" w:rsidRDefault="00B526A3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Önerilen Süre</w:t>
            </w:r>
          </w:p>
        </w:tc>
        <w:tc>
          <w:tcPr>
            <w:tcW w:w="7920" w:type="dxa"/>
            <w:tcBorders>
              <w:bottom w:val="single" w:sz="18" w:space="0" w:color="auto"/>
            </w:tcBorders>
            <w:vAlign w:val="center"/>
          </w:tcPr>
          <w:p w:rsidR="00B526A3" w:rsidRPr="00F65657" w:rsidRDefault="00B526A3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40+40</w:t>
            </w:r>
          </w:p>
        </w:tc>
      </w:tr>
    </w:tbl>
    <w:p w:rsidR="00B526A3" w:rsidRPr="00F65657" w:rsidRDefault="00B526A3" w:rsidP="00F65657">
      <w:pPr>
        <w:spacing w:after="0" w:line="240" w:lineRule="auto"/>
        <w:ind w:firstLine="180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II:</w:t>
      </w:r>
    </w:p>
    <w:tbl>
      <w:tblPr>
        <w:tblW w:w="10602" w:type="dxa"/>
        <w:jc w:val="center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3"/>
        <w:gridCol w:w="7909"/>
      </w:tblGrid>
      <w:tr w:rsidR="00B526A3" w:rsidRPr="00D45C4A" w:rsidTr="008213DF">
        <w:trPr>
          <w:trHeight w:val="406"/>
          <w:jc w:val="center"/>
        </w:trPr>
        <w:tc>
          <w:tcPr>
            <w:tcW w:w="2693" w:type="dxa"/>
            <w:tcBorders>
              <w:top w:val="single" w:sz="18" w:space="0" w:color="auto"/>
            </w:tcBorders>
            <w:vAlign w:val="center"/>
          </w:tcPr>
          <w:p w:rsidR="00B526A3" w:rsidRPr="00F65657" w:rsidRDefault="00B526A3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Öğrenci Kazanımları/</w:t>
            </w:r>
          </w:p>
          <w:p w:rsidR="00B526A3" w:rsidRPr="00F65657" w:rsidRDefault="00B526A3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Hedef ve Davranışlar</w:t>
            </w:r>
          </w:p>
        </w:tc>
        <w:tc>
          <w:tcPr>
            <w:tcW w:w="7909" w:type="dxa"/>
            <w:tcBorders>
              <w:top w:val="single" w:sz="18" w:space="0" w:color="auto"/>
            </w:tcBorders>
          </w:tcPr>
          <w:p w:rsidR="00B526A3" w:rsidRPr="00522E34" w:rsidRDefault="00B526A3" w:rsidP="00522E34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522E34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 xml:space="preserve">Mülk ve Fetih surelerini kurallarına uyarak okur. </w:t>
            </w:r>
          </w:p>
          <w:p w:rsidR="00B526A3" w:rsidRPr="00522E34" w:rsidRDefault="00B526A3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B526A3" w:rsidRPr="00D45C4A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B526A3" w:rsidRPr="00F65657" w:rsidRDefault="00B526A3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 Kavramları ve Sembolleri/</w:t>
            </w:r>
          </w:p>
          <w:p w:rsidR="00B526A3" w:rsidRPr="00F65657" w:rsidRDefault="00B526A3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Davranış Örüntüsü</w:t>
            </w:r>
          </w:p>
        </w:tc>
        <w:tc>
          <w:tcPr>
            <w:tcW w:w="7909" w:type="dxa"/>
            <w:vAlign w:val="center"/>
          </w:tcPr>
          <w:p w:rsidR="00B526A3" w:rsidRPr="00522E34" w:rsidRDefault="00B526A3" w:rsidP="00053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45C4A">
              <w:rPr>
                <w:sz w:val="16"/>
                <w:szCs w:val="16"/>
              </w:rPr>
              <w:t>Cezm, Şedde, Tenvin</w:t>
            </w:r>
          </w:p>
        </w:tc>
      </w:tr>
      <w:tr w:rsidR="00B526A3" w:rsidRPr="00D45C4A" w:rsidTr="008213DF">
        <w:trPr>
          <w:trHeight w:val="216"/>
          <w:jc w:val="center"/>
        </w:trPr>
        <w:tc>
          <w:tcPr>
            <w:tcW w:w="2693" w:type="dxa"/>
            <w:vAlign w:val="center"/>
          </w:tcPr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Güvenlik Önlemleri (Varsa)</w:t>
            </w:r>
          </w:p>
        </w:tc>
        <w:tc>
          <w:tcPr>
            <w:tcW w:w="7909" w:type="dxa"/>
            <w:vAlign w:val="center"/>
          </w:tcPr>
          <w:p w:rsidR="00B526A3" w:rsidRPr="00522E34" w:rsidRDefault="00B526A3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B526A3" w:rsidRPr="00D45C4A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Öğretme-Öğrenme-Yöntem ve Teknikleri</w:t>
            </w:r>
          </w:p>
        </w:tc>
        <w:tc>
          <w:tcPr>
            <w:tcW w:w="7909" w:type="dxa"/>
            <w:vAlign w:val="center"/>
          </w:tcPr>
          <w:p w:rsidR="00B526A3" w:rsidRPr="00522E34" w:rsidRDefault="00B526A3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22E3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Anlatım, Soru-Cevap</w:t>
            </w:r>
          </w:p>
        </w:tc>
      </w:tr>
      <w:tr w:rsidR="00B526A3" w:rsidRPr="00D45C4A" w:rsidTr="008213DF">
        <w:trPr>
          <w:trHeight w:val="622"/>
          <w:jc w:val="center"/>
        </w:trPr>
        <w:tc>
          <w:tcPr>
            <w:tcW w:w="2693" w:type="dxa"/>
            <w:vAlign w:val="center"/>
          </w:tcPr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Kullanılan Eğitim Teknolojileri-</w:t>
            </w: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Araç, Gereçler ve Kaynakça</w:t>
            </w: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  <w:vAlign w:val="center"/>
          </w:tcPr>
          <w:p w:rsidR="00B526A3" w:rsidRPr="00522E34" w:rsidRDefault="00B526A3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22E3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Temel Dini Bilgiler(Diyanet),Kur’an-ı Kerim Meali (Diyanet),İlmihal (Diyanet), İslam Ansiklopedisi(Diyanet) Pdf Ders Kitabı</w:t>
            </w:r>
          </w:p>
        </w:tc>
      </w:tr>
      <w:tr w:rsidR="00B526A3" w:rsidRPr="00D45C4A" w:rsidTr="008213DF">
        <w:trPr>
          <w:trHeight w:val="204"/>
          <w:jc w:val="center"/>
        </w:trPr>
        <w:tc>
          <w:tcPr>
            <w:tcW w:w="2693" w:type="dxa"/>
            <w:vAlign w:val="center"/>
          </w:tcPr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 Etkinlikleri:</w:t>
            </w:r>
          </w:p>
        </w:tc>
        <w:tc>
          <w:tcPr>
            <w:tcW w:w="7909" w:type="dxa"/>
            <w:vAlign w:val="center"/>
          </w:tcPr>
          <w:p w:rsidR="00B526A3" w:rsidRPr="00522E34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B526A3" w:rsidRPr="00D45C4A" w:rsidTr="008213DF">
        <w:trPr>
          <w:trHeight w:val="5247"/>
          <w:jc w:val="center"/>
        </w:trPr>
        <w:tc>
          <w:tcPr>
            <w:tcW w:w="2693" w:type="dxa"/>
          </w:tcPr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Dikkati Çekme</w:t>
            </w: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Güdüleme</w:t>
            </w: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Gözden Geçirme</w:t>
            </w:r>
          </w:p>
          <w:p w:rsidR="00B526A3" w:rsidRPr="00F65657" w:rsidRDefault="00B526A3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Derse Geçiş</w:t>
            </w: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Bireysel Öğrenme Etkinlikleri</w:t>
            </w:r>
          </w:p>
          <w:p w:rsidR="00B526A3" w:rsidRPr="00F65657" w:rsidRDefault="00B526A3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(Ödev, deney, problem çözme vb.)</w:t>
            </w: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</w:tcPr>
          <w:p w:rsidR="00B526A3" w:rsidRPr="00D45C4A" w:rsidRDefault="00B526A3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526A3" w:rsidRPr="00522E34" w:rsidRDefault="00B526A3" w:rsidP="00F975B2">
            <w:pPr>
              <w:tabs>
                <w:tab w:val="left" w:pos="7001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B526A3" w:rsidRPr="00522E34" w:rsidRDefault="00B526A3" w:rsidP="00F975B2">
            <w:pPr>
              <w:tabs>
                <w:tab w:val="left" w:pos="70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B526A3" w:rsidRPr="009934F6" w:rsidRDefault="00B526A3" w:rsidP="00335EA5">
            <w:pPr>
              <w:tabs>
                <w:tab w:val="left" w:pos="70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Helvetica"/>
                <w:sz w:val="26"/>
                <w:szCs w:val="26"/>
                <w:lang w:eastAsia="tr-TR"/>
              </w:rPr>
            </w:pPr>
            <w:r>
              <w:rPr>
                <w:rFonts w:ascii="Times New Roman" w:hAnsi="Times New Roman" w:cs="Helvetica"/>
                <w:b/>
                <w:bCs/>
                <w:sz w:val="18"/>
                <w:szCs w:val="18"/>
                <w:lang w:eastAsia="tr-TR"/>
              </w:rPr>
              <w:t xml:space="preserve">       </w:t>
            </w:r>
            <w:r w:rsidRPr="009934F6">
              <w:rPr>
                <w:rFonts w:ascii="Times New Roman" w:hAnsi="Times New Roman" w:cs="Helvetica"/>
                <w:sz w:val="26"/>
                <w:szCs w:val="26"/>
                <w:lang w:eastAsia="tr-TR"/>
              </w:rPr>
              <w:t xml:space="preserve">Konuyla ilgili eski bilgiler soru sorma yöntemiyle tekrar hatırlanır. Daha sonra bu bilgilere uygun olarak okumaları pekiştirilir.  </w:t>
            </w:r>
          </w:p>
        </w:tc>
      </w:tr>
      <w:tr w:rsidR="00B526A3" w:rsidRPr="00D45C4A" w:rsidTr="008213DF">
        <w:trPr>
          <w:trHeight w:val="51"/>
          <w:jc w:val="center"/>
        </w:trPr>
        <w:tc>
          <w:tcPr>
            <w:tcW w:w="2693" w:type="dxa"/>
            <w:tcBorders>
              <w:bottom w:val="single" w:sz="18" w:space="0" w:color="auto"/>
            </w:tcBorders>
            <w:vAlign w:val="center"/>
          </w:tcPr>
          <w:p w:rsidR="00B526A3" w:rsidRPr="00F65657" w:rsidRDefault="00B526A3" w:rsidP="00F65657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Özet</w:t>
            </w:r>
          </w:p>
        </w:tc>
        <w:tc>
          <w:tcPr>
            <w:tcW w:w="7909" w:type="dxa"/>
            <w:tcBorders>
              <w:bottom w:val="single" w:sz="18" w:space="0" w:color="auto"/>
            </w:tcBorders>
            <w:vAlign w:val="center"/>
          </w:tcPr>
          <w:p w:rsidR="00B526A3" w:rsidRPr="00522E34" w:rsidRDefault="00B526A3" w:rsidP="00F65657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22E3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genel bir özeti öğrenciler tarafından yapılmaya çalışılacak varsa eksikler tamamlanacak.</w:t>
            </w:r>
          </w:p>
        </w:tc>
      </w:tr>
    </w:tbl>
    <w:p w:rsidR="00B526A3" w:rsidRPr="00F65657" w:rsidRDefault="00B526A3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III</w:t>
      </w:r>
    </w:p>
    <w:tbl>
      <w:tblPr>
        <w:tblW w:w="1046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1"/>
        <w:gridCol w:w="7772"/>
      </w:tblGrid>
      <w:tr w:rsidR="00B526A3" w:rsidRPr="00D45C4A" w:rsidTr="008213DF">
        <w:trPr>
          <w:trHeight w:val="1682"/>
          <w:jc w:val="center"/>
        </w:trPr>
        <w:tc>
          <w:tcPr>
            <w:tcW w:w="2691" w:type="dxa"/>
            <w:tcBorders>
              <w:top w:val="single" w:sz="18" w:space="0" w:color="auto"/>
            </w:tcBorders>
          </w:tcPr>
          <w:p w:rsidR="00B526A3" w:rsidRPr="00F65657" w:rsidRDefault="00B526A3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B526A3" w:rsidRPr="00F65657" w:rsidRDefault="00B526A3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Ölçme-Değerlendirme:</w:t>
            </w:r>
          </w:p>
          <w:p w:rsidR="00B526A3" w:rsidRPr="00F65657" w:rsidRDefault="00B526A3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 xml:space="preserve">Bireysel öğrenme etkinliklerine yönelik Ölçme-Değerlendirme </w:t>
            </w:r>
          </w:p>
          <w:p w:rsidR="00B526A3" w:rsidRPr="00F65657" w:rsidRDefault="00B526A3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Grupla öğrenme etkinliklerine yönelik Ölçme-Değerlendirme</w:t>
            </w:r>
          </w:p>
        </w:tc>
        <w:tc>
          <w:tcPr>
            <w:tcW w:w="7772" w:type="dxa"/>
            <w:tcBorders>
              <w:top w:val="single" w:sz="18" w:space="0" w:color="auto"/>
            </w:tcBorders>
          </w:tcPr>
          <w:p w:rsidR="00B526A3" w:rsidRPr="00D45C4A" w:rsidRDefault="00B526A3" w:rsidP="00F63F7D">
            <w:pPr>
              <w:tabs>
                <w:tab w:val="left" w:pos="685"/>
              </w:tabs>
              <w:spacing w:after="0" w:line="240" w:lineRule="auto"/>
              <w:ind w:firstLine="3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amacının ne kadar gerçekleştiğini ölçmek için, hazırlık  ve dersi sunma aşamasında sorulan sorulardan bazıları yöneltilerek cevaplamaları istenecek, değerlendirilecek, yanlışlar ve eksikler tamamlanacak.</w:t>
            </w:r>
          </w:p>
          <w:p w:rsidR="00B526A3" w:rsidRPr="000E1892" w:rsidRDefault="00B526A3" w:rsidP="009934F6">
            <w:pPr>
              <w:tabs>
                <w:tab w:val="left" w:pos="685"/>
              </w:tabs>
              <w:spacing w:after="0" w:line="240" w:lineRule="auto"/>
              <w:ind w:left="325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B526A3" w:rsidRPr="00D45C4A" w:rsidTr="008213DF">
        <w:trPr>
          <w:trHeight w:val="320"/>
          <w:jc w:val="center"/>
        </w:trPr>
        <w:tc>
          <w:tcPr>
            <w:tcW w:w="2691" w:type="dxa"/>
            <w:tcBorders>
              <w:bottom w:val="single" w:sz="18" w:space="0" w:color="auto"/>
            </w:tcBorders>
          </w:tcPr>
          <w:p w:rsidR="00B526A3" w:rsidRPr="00F65657" w:rsidRDefault="00B526A3" w:rsidP="00F6565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Diğer Derslerle İlişkisi</w:t>
            </w:r>
          </w:p>
        </w:tc>
        <w:tc>
          <w:tcPr>
            <w:tcW w:w="7772" w:type="dxa"/>
            <w:tcBorders>
              <w:bottom w:val="single" w:sz="18" w:space="0" w:color="auto"/>
            </w:tcBorders>
          </w:tcPr>
          <w:p w:rsidR="00B526A3" w:rsidRPr="00F65657" w:rsidRDefault="00B526A3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Kelimelerin düzgün telaffuzu konusunda  Türkçe öğretmeniyle işbirliği yapılacak.</w:t>
            </w:r>
          </w:p>
        </w:tc>
      </w:tr>
    </w:tbl>
    <w:p w:rsidR="00B526A3" w:rsidRPr="00F65657" w:rsidRDefault="00B526A3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Cs/>
          <w:sz w:val="16"/>
          <w:szCs w:val="16"/>
          <w:lang w:eastAsia="tr-TR"/>
        </w:rPr>
        <w:t xml:space="preserve">                                       </w:t>
      </w:r>
    </w:p>
    <w:p w:rsidR="00B526A3" w:rsidRPr="00F65657" w:rsidRDefault="00B526A3" w:rsidP="00522E34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</w:t>
      </w:r>
      <w:bookmarkStart w:id="0" w:name="_GoBack"/>
      <w:bookmarkEnd w:id="0"/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tr-TR"/>
        </w:rPr>
        <w:t>14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.</w:t>
      </w:r>
      <w:r>
        <w:rPr>
          <w:rFonts w:ascii="Times New Roman" w:hAnsi="Times New Roman" w:cs="Times New Roman"/>
          <w:sz w:val="20"/>
          <w:szCs w:val="20"/>
          <w:lang w:eastAsia="tr-TR"/>
        </w:rPr>
        <w:t>12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.2015</w:t>
      </w:r>
    </w:p>
    <w:p w:rsidR="00B526A3" w:rsidRPr="00F65657" w:rsidRDefault="00B526A3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</w:t>
      </w:r>
      <w:r w:rsidRPr="00F65657">
        <w:rPr>
          <w:rFonts w:ascii="Times New Roman" w:hAnsi="Times New Roman" w:cs="Times New Roman"/>
          <w:lang w:eastAsia="tr-TR"/>
        </w:rPr>
        <w:t xml:space="preserve">Emine KARAHANCI                                                                                                      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Uygundur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B526A3" w:rsidRPr="00F65657" w:rsidRDefault="00B526A3" w:rsidP="00F65657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sz w:val="24"/>
          <w:szCs w:val="24"/>
          <w:lang w:eastAsia="tr-TR"/>
        </w:rPr>
        <w:t xml:space="preserve">      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Din Kültürü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ve Ahlâk Bilgisi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Ahmet BAHŞİ</w:t>
      </w:r>
    </w:p>
    <w:p w:rsidR="00B526A3" w:rsidRPr="00F65657" w:rsidRDefault="00B526A3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Öğretmeni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              </w:t>
      </w:r>
      <w:r w:rsidRPr="00F65657">
        <w:rPr>
          <w:rFonts w:ascii="Times New Roman" w:hAnsi="Times New Roman" w:cs="Times New Roman"/>
          <w:lang w:eastAsia="tr-TR"/>
        </w:rPr>
        <w:t>Okul Müdürü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</w:t>
      </w:r>
    </w:p>
    <w:p w:rsidR="00B526A3" w:rsidRPr="00F65657" w:rsidRDefault="00B526A3" w:rsidP="00F65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526A3" w:rsidRPr="00F65657" w:rsidRDefault="00B526A3" w:rsidP="00F65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526A3" w:rsidRDefault="00B526A3"/>
    <w:sectPr w:rsidR="00B526A3" w:rsidSect="007630B9">
      <w:pgSz w:w="11906" w:h="16838"/>
      <w:pgMar w:top="540" w:right="567" w:bottom="53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E1F"/>
    <w:multiLevelType w:val="hybridMultilevel"/>
    <w:tmpl w:val="2CA4DE4C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82436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610CCC"/>
    <w:multiLevelType w:val="hybridMultilevel"/>
    <w:tmpl w:val="BECAF08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F63F72"/>
    <w:multiLevelType w:val="hybridMultilevel"/>
    <w:tmpl w:val="E306F9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EC0BC8"/>
    <w:multiLevelType w:val="hybridMultilevel"/>
    <w:tmpl w:val="43B24EAA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1F1C67"/>
    <w:multiLevelType w:val="hybridMultilevel"/>
    <w:tmpl w:val="D0420384"/>
    <w:lvl w:ilvl="0" w:tplc="C6B0CB88">
      <w:start w:val="1"/>
      <w:numFmt w:val="decimal"/>
      <w:lvlText w:val="%1-"/>
      <w:lvlJc w:val="left"/>
      <w:pPr>
        <w:ind w:left="6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4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657"/>
    <w:rsid w:val="0005374D"/>
    <w:rsid w:val="000A06BF"/>
    <w:rsid w:val="000E1892"/>
    <w:rsid w:val="0019029A"/>
    <w:rsid w:val="001A6CC0"/>
    <w:rsid w:val="001C00AE"/>
    <w:rsid w:val="001E328A"/>
    <w:rsid w:val="002731D7"/>
    <w:rsid w:val="00300365"/>
    <w:rsid w:val="0031275C"/>
    <w:rsid w:val="00335EA5"/>
    <w:rsid w:val="003822CC"/>
    <w:rsid w:val="003E36A0"/>
    <w:rsid w:val="00426503"/>
    <w:rsid w:val="00473F8F"/>
    <w:rsid w:val="00487406"/>
    <w:rsid w:val="004C2F84"/>
    <w:rsid w:val="00522E34"/>
    <w:rsid w:val="00711D70"/>
    <w:rsid w:val="00755F53"/>
    <w:rsid w:val="007603AD"/>
    <w:rsid w:val="007630B9"/>
    <w:rsid w:val="007800BA"/>
    <w:rsid w:val="007A519E"/>
    <w:rsid w:val="008213DF"/>
    <w:rsid w:val="00882E7E"/>
    <w:rsid w:val="008F6AA3"/>
    <w:rsid w:val="009934F6"/>
    <w:rsid w:val="009C1725"/>
    <w:rsid w:val="00AD5D94"/>
    <w:rsid w:val="00B526A3"/>
    <w:rsid w:val="00BF641D"/>
    <w:rsid w:val="00CD1A8A"/>
    <w:rsid w:val="00D45C4A"/>
    <w:rsid w:val="00F12733"/>
    <w:rsid w:val="00F63F7D"/>
    <w:rsid w:val="00F65657"/>
    <w:rsid w:val="00F94D69"/>
    <w:rsid w:val="00F97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6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">
    <w:name w:val="Stil"/>
    <w:uiPriority w:val="99"/>
    <w:rsid w:val="0030036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D1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208</TotalTime>
  <Pages>1</Pages>
  <Words>418</Words>
  <Characters>2388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computer</cp:lastModifiedBy>
  <cp:revision>14</cp:revision>
  <dcterms:created xsi:type="dcterms:W3CDTF">2015-11-02T21:36:00Z</dcterms:created>
  <dcterms:modified xsi:type="dcterms:W3CDTF">2018-02-01T18:54:00Z</dcterms:modified>
</cp:coreProperties>
</file>